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455" w:rsidRPr="00BF791A" w:rsidRDefault="00E63455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1514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E63455" w:rsidRPr="00BF791A" w:rsidTr="002B152C">
        <w:tc>
          <w:tcPr>
            <w:tcW w:w="1030" w:type="dxa"/>
          </w:tcPr>
          <w:p w:rsidR="00E63455" w:rsidRPr="00BF791A" w:rsidRDefault="00E6345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E63455" w:rsidRPr="00BF791A" w:rsidRDefault="00E63455" w:rsidP="00B372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Fundação Cultural de Jacare</w:t>
            </w:r>
            <w:r w:rsidR="00B372BD">
              <w:rPr>
                <w:rFonts w:ascii="Arial" w:hAnsi="Arial" w:cs="Arial"/>
                <w:noProof/>
                <w:sz w:val="20"/>
                <w:szCs w:val="20"/>
              </w:rPr>
              <w:t>hy “José Maria de Abreu”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pelo apoio dado à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E63455" w:rsidRPr="00BF791A" w:rsidRDefault="00E6345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63455" w:rsidRDefault="00E63455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 xml:space="preserve">Fundação Cultural de </w:t>
      </w:r>
      <w:r w:rsidR="00B372BD" w:rsidRPr="00B372BD">
        <w:rPr>
          <w:rFonts w:ascii="Arial" w:hAnsi="Arial" w:cs="Arial"/>
          <w:noProof/>
        </w:rPr>
        <w:t xml:space="preserve">Jacarehy “José Maria de Abreu” </w:t>
      </w:r>
      <w:r w:rsidRPr="00A579B5">
        <w:rPr>
          <w:rFonts w:ascii="Arial" w:hAnsi="Arial" w:cs="Arial"/>
          <w:noProof/>
        </w:rPr>
        <w:t>pelo apoio dado à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E63455" w:rsidRDefault="00E63455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O esforço, empenho e dedicação ofertados pela </w:t>
      </w:r>
      <w:r w:rsidR="00B372BD">
        <w:rPr>
          <w:rFonts w:ascii="Arial" w:hAnsi="Arial" w:cs="Arial"/>
          <w:noProof/>
        </w:rPr>
        <w:t>Fundação</w:t>
      </w:r>
      <w:bookmarkStart w:id="0" w:name="_GoBack"/>
      <w:bookmarkEnd w:id="0"/>
      <w:r w:rsidRPr="00A579B5">
        <w:rPr>
          <w:rFonts w:ascii="Arial" w:hAnsi="Arial" w:cs="Arial"/>
          <w:noProof/>
        </w:rPr>
        <w:t xml:space="preserve"> foram fundamentais para a realização e sucesso deste grande evento.</w:t>
      </w:r>
    </w:p>
    <w:p w:rsidR="00E63455" w:rsidRPr="00BF791A" w:rsidRDefault="00E6345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r w:rsidRPr="00A579B5">
        <w:rPr>
          <w:rFonts w:ascii="Arial" w:hAnsi="Arial" w:cs="Arial"/>
          <w:noProof/>
        </w:rPr>
        <w:t>manifestando nossos sinceros agradecimentos,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E63455" w:rsidRPr="00BF791A" w:rsidRDefault="00E6345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63455" w:rsidRDefault="00E6345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E63455" w:rsidRDefault="00E6345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3455" w:rsidRDefault="00E6345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3455" w:rsidRDefault="00E6345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3455" w:rsidRPr="00E1261F" w:rsidRDefault="00E63455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E63455" w:rsidRDefault="00E63455" w:rsidP="003B0144">
      <w:pPr>
        <w:jc w:val="center"/>
        <w:rPr>
          <w:rFonts w:ascii="Arial" w:hAnsi="Arial"/>
        </w:rPr>
        <w:sectPr w:rsidR="00E63455" w:rsidSect="00E63455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E63455" w:rsidRPr="00E1261F" w:rsidRDefault="00E63455" w:rsidP="00E1261F">
      <w:pPr>
        <w:jc w:val="center"/>
        <w:rPr>
          <w:rFonts w:ascii="Arial" w:hAnsi="Arial"/>
        </w:rPr>
      </w:pPr>
    </w:p>
    <w:sectPr w:rsidR="00E63455" w:rsidRPr="00E1261F" w:rsidSect="00E63455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8F4" w:rsidRDefault="001948F4">
      <w:r>
        <w:separator/>
      </w:r>
    </w:p>
  </w:endnote>
  <w:endnote w:type="continuationSeparator" w:id="0">
    <w:p w:rsidR="001948F4" w:rsidRDefault="00194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55" w:rsidRDefault="00E6345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E5B" w:rsidRDefault="004E1E5B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8F4" w:rsidRDefault="001948F4">
      <w:r>
        <w:separator/>
      </w:r>
    </w:p>
  </w:footnote>
  <w:footnote w:type="continuationSeparator" w:id="0">
    <w:p w:rsidR="001948F4" w:rsidRDefault="00194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55" w:rsidRDefault="00E6345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80768" behindDoc="0" locked="0" layoutInCell="0" allowOverlap="1" wp14:anchorId="48623BE1" wp14:editId="7BA005E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3455" w:rsidRPr="00EB04D6" w:rsidRDefault="00E6345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436.1pt;margin-top:27.5pt;width:41.95pt;height:9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R6T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P7tHpO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E63455" w:rsidRPr="00EB04D6" w:rsidRDefault="00E6345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79744" behindDoc="0" locked="0" layoutInCell="0" allowOverlap="1" wp14:anchorId="450F1641" wp14:editId="6ED5A36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3455" w:rsidRPr="00F73DA3" w:rsidRDefault="00E6345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3455" w:rsidRPr="00F73DA3" w:rsidRDefault="00E6345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5" type="#_x0000_t202" style="position:absolute;left:0;text-align:left;margin-left:80.8pt;margin-top:7.65pt;width:394pt;height:43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9ytsQ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DcD3K2xAgAAsQ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3455" w:rsidRPr="00F73DA3" w:rsidRDefault="00E6345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3455" w:rsidRPr="00F73DA3" w:rsidRDefault="00E6345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81792" behindDoc="0" locked="0" layoutInCell="0" allowOverlap="1" wp14:anchorId="14E9FCC3" wp14:editId="6F92789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8" name="Imagem 1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E5B" w:rsidRDefault="004E1E5B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1E5B" w:rsidRPr="00EB04D6" w:rsidRDefault="004E1E5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QAzsAIAALA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g3sYoZsSVsxbWT2C&#10;gpUEhYEYYeyB0Uj1E6MeRkiG9Y89URQj/lHAK7DzZjLUZGwng4gSrmbYYDSaazPOpX2n2K4B5PGd&#10;CXkDL6VmTsXnLI7vC8aCI3McYXbuPP93XudB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JHFADO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4E1E5B" w:rsidRPr="00EB04D6" w:rsidRDefault="004E1E5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1E5B" w:rsidRPr="00F73DA3" w:rsidRDefault="004E1E5B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E1E5B" w:rsidRPr="00F73DA3" w:rsidRDefault="004E1E5B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3VosAIAALE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+DOOH2EtqyeQsJKg&#10;MBAj9D0wGqm+YzRAD8mw/ralimHUvhfwDWzDmQw1GevJoKKEqxk2GI3m0oyNadsrvmkAefxoQt7C&#10;V6m5U7H9U2MUQMEuoC84MoceZhvP6dp5PX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YWd1a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4E1E5B" w:rsidRPr="00F73DA3" w:rsidRDefault="004E1E5B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E1E5B" w:rsidRPr="00F73DA3" w:rsidRDefault="004E1E5B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052D"/>
    <w:rsid w:val="000D638F"/>
    <w:rsid w:val="0014591F"/>
    <w:rsid w:val="00172E81"/>
    <w:rsid w:val="00181CD2"/>
    <w:rsid w:val="001948F4"/>
    <w:rsid w:val="001F13C3"/>
    <w:rsid w:val="00204ED7"/>
    <w:rsid w:val="00253C82"/>
    <w:rsid w:val="00292531"/>
    <w:rsid w:val="002A7434"/>
    <w:rsid w:val="002B152C"/>
    <w:rsid w:val="002C4B2B"/>
    <w:rsid w:val="002D1F9A"/>
    <w:rsid w:val="002F02DB"/>
    <w:rsid w:val="00323F0F"/>
    <w:rsid w:val="00397FF3"/>
    <w:rsid w:val="003B0144"/>
    <w:rsid w:val="00412795"/>
    <w:rsid w:val="00487D64"/>
    <w:rsid w:val="00493115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372BD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63455"/>
    <w:rsid w:val="00E86C30"/>
    <w:rsid w:val="00E90C30"/>
    <w:rsid w:val="00EB04D6"/>
    <w:rsid w:val="00ED2065"/>
    <w:rsid w:val="00EE57BE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153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2015-08-18T15:06:00Z</dcterms:created>
  <dcterms:modified xsi:type="dcterms:W3CDTF">2015-08-18T15:55:00Z</dcterms:modified>
</cp:coreProperties>
</file>